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75F61" w14:textId="289D67A5" w:rsidR="00D7709B" w:rsidRPr="00D7709B" w:rsidRDefault="00D7709B" w:rsidP="00D7709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18"/>
        </w:rPr>
      </w:pPr>
      <w:r w:rsidRPr="00D7709B">
        <w:rPr>
          <w:b/>
          <w:noProof/>
          <w:sz w:val="22"/>
          <w:szCs w:val="18"/>
        </w:rPr>
        <w:t>3GPP TSG-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TSG/WGRef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SA6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b/>
          <w:noProof/>
          <w:sz w:val="22"/>
          <w:szCs w:val="18"/>
        </w:rPr>
        <w:t xml:space="preserve"> Meeting #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MtgSeq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71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MtgTitle  \* MERGEFORMAT </w:instrText>
      </w:r>
      <w:r w:rsidR="00140818">
        <w:rPr>
          <w:sz w:val="18"/>
          <w:szCs w:val="18"/>
        </w:rPr>
        <w:fldChar w:fldCharType="separate"/>
      </w:r>
      <w:r w:rsidRPr="00D7709B">
        <w:rPr>
          <w:sz w:val="18"/>
          <w:szCs w:val="18"/>
        </w:rPr>
        <w:fldChar w:fldCharType="end"/>
      </w:r>
      <w:r w:rsidRPr="00D7709B">
        <w:rPr>
          <w:b/>
          <w:i/>
          <w:noProof/>
          <w:sz w:val="24"/>
          <w:szCs w:val="18"/>
        </w:rPr>
        <w:tab/>
      </w:r>
      <w:bookmarkStart w:id="0" w:name="_Hlk219218367"/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Tdoc#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i/>
          <w:noProof/>
          <w:sz w:val="24"/>
          <w:szCs w:val="18"/>
        </w:rPr>
        <w:t>S6-260</w:t>
      </w:r>
      <w:r>
        <w:rPr>
          <w:b/>
          <w:i/>
          <w:noProof/>
          <w:sz w:val="24"/>
          <w:szCs w:val="18"/>
        </w:rPr>
        <w:t>043</w:t>
      </w:r>
      <w:r w:rsidRPr="00D7709B">
        <w:rPr>
          <w:b/>
          <w:i/>
          <w:noProof/>
          <w:sz w:val="24"/>
          <w:szCs w:val="18"/>
        </w:rPr>
        <w:fldChar w:fldCharType="end"/>
      </w:r>
      <w:bookmarkEnd w:id="0"/>
    </w:p>
    <w:p w14:paraId="2282B7A0" w14:textId="46E57293" w:rsidR="00D7709B" w:rsidRPr="00D7709B" w:rsidRDefault="00D7709B" w:rsidP="00D7709B">
      <w:pPr>
        <w:pStyle w:val="CRCoverPage"/>
        <w:outlineLvl w:val="0"/>
        <w:rPr>
          <w:b/>
          <w:noProof/>
          <w:sz w:val="22"/>
          <w:szCs w:val="18"/>
        </w:rPr>
      </w:pP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Location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Goa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b/>
          <w:noProof/>
          <w:sz w:val="22"/>
          <w:szCs w:val="18"/>
        </w:rPr>
        <w:t xml:space="preserve">, 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Country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India</w:t>
      </w:r>
      <w:r w:rsidRPr="00D7709B">
        <w:rPr>
          <w:b/>
          <w:noProof/>
          <w:sz w:val="22"/>
          <w:szCs w:val="18"/>
        </w:rPr>
        <w:fldChar w:fldCharType="end"/>
      </w:r>
      <w:r w:rsidRPr="00D7709B">
        <w:rPr>
          <w:b/>
          <w:noProof/>
          <w:sz w:val="22"/>
          <w:szCs w:val="18"/>
        </w:rPr>
        <w:t xml:space="preserve">, 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StartDate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9</w:t>
      </w:r>
      <w:r w:rsidRPr="00D7709B">
        <w:rPr>
          <w:b/>
          <w:noProof/>
          <w:sz w:val="22"/>
          <w:szCs w:val="18"/>
          <w:vertAlign w:val="superscript"/>
        </w:rPr>
        <w:t>th</w:t>
      </w:r>
      <w:r w:rsidRPr="00D7709B">
        <w:rPr>
          <w:b/>
          <w:noProof/>
          <w:sz w:val="22"/>
          <w:szCs w:val="18"/>
          <w:vertAlign w:val="superscript"/>
        </w:rPr>
        <w:fldChar w:fldCharType="end"/>
      </w:r>
      <w:r w:rsidRPr="00D7709B">
        <w:rPr>
          <w:b/>
          <w:noProof/>
          <w:sz w:val="22"/>
          <w:szCs w:val="18"/>
        </w:rPr>
        <w:t xml:space="preserve"> – </w:t>
      </w:r>
      <w:r w:rsidRPr="00D7709B">
        <w:rPr>
          <w:sz w:val="18"/>
          <w:szCs w:val="18"/>
        </w:rPr>
        <w:fldChar w:fldCharType="begin"/>
      </w:r>
      <w:r w:rsidRPr="00D7709B">
        <w:rPr>
          <w:sz w:val="18"/>
          <w:szCs w:val="18"/>
        </w:rPr>
        <w:instrText xml:space="preserve"> DOCPROPERTY  EndDate  \* MERGEFORMAT </w:instrText>
      </w:r>
      <w:r w:rsidRPr="00D7709B">
        <w:rPr>
          <w:sz w:val="18"/>
          <w:szCs w:val="18"/>
        </w:rPr>
        <w:fldChar w:fldCharType="separate"/>
      </w:r>
      <w:r w:rsidRPr="00D7709B">
        <w:rPr>
          <w:b/>
          <w:noProof/>
          <w:sz w:val="22"/>
          <w:szCs w:val="18"/>
        </w:rPr>
        <w:t>13</w:t>
      </w:r>
      <w:r w:rsidRPr="00D7709B">
        <w:rPr>
          <w:b/>
          <w:noProof/>
          <w:sz w:val="22"/>
          <w:szCs w:val="18"/>
          <w:vertAlign w:val="superscript"/>
        </w:rPr>
        <w:t>th</w:t>
      </w:r>
      <w:r w:rsidRPr="00D7709B">
        <w:rPr>
          <w:b/>
          <w:noProof/>
          <w:sz w:val="22"/>
          <w:szCs w:val="18"/>
        </w:rPr>
        <w:t xml:space="preserve"> Feb 2026</w:t>
      </w:r>
      <w:r w:rsidRPr="00D7709B">
        <w:rPr>
          <w:b/>
          <w:noProof/>
          <w:sz w:val="22"/>
          <w:szCs w:val="18"/>
        </w:rPr>
        <w:fldChar w:fldCharType="end"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  <w:t xml:space="preserve">         </w:t>
      </w:r>
      <w:r w:rsidRPr="00D7709B">
        <w:rPr>
          <w:b/>
          <w:noProof/>
          <w:sz w:val="22"/>
          <w:szCs w:val="18"/>
        </w:rPr>
        <w:t xml:space="preserve">   (revision of S6-xxxxxx)</w:t>
      </w:r>
    </w:p>
    <w:p w14:paraId="2C3C020C" w14:textId="77777777" w:rsidR="00D7709B" w:rsidRDefault="00D7709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23D2154" w14:textId="77777777" w:rsidR="00016F03" w:rsidRDefault="00B95CD5">
      <w:r>
        <w:br/>
      </w:r>
    </w:p>
    <w:p w14:paraId="7E344BDC" w14:textId="1764A032" w:rsidR="00016F03" w:rsidRDefault="00B95CD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 for Information</w:t>
      </w:r>
      <w:r>
        <w:rPr>
          <w:rFonts w:ascii="Arial" w:hAnsi="Arial" w:cs="Arial"/>
          <w:b/>
        </w:rPr>
        <w:br/>
        <w:t>TR 23.700-</w:t>
      </w:r>
      <w:r w:rsidR="00D7709B">
        <w:rPr>
          <w:rFonts w:ascii="Arial" w:hAnsi="Arial" w:cs="Arial"/>
          <w:b/>
        </w:rPr>
        <w:t>39</w:t>
      </w:r>
      <w:r>
        <w:rPr>
          <w:rFonts w:ascii="Arial" w:hAnsi="Arial" w:cs="Arial"/>
          <w:b/>
        </w:rPr>
        <w:t xml:space="preserve"> Version 0.</w:t>
      </w:r>
      <w:r w:rsidR="00D7709B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br/>
      </w:r>
    </w:p>
    <w:p w14:paraId="374F278B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72ACCA32" w14:textId="77777777" w:rsidR="00016F03" w:rsidRDefault="00B95CD5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  <w:t>Information</w:t>
      </w:r>
    </w:p>
    <w:p w14:paraId="69D5E409" w14:textId="77777777" w:rsidR="00016F03" w:rsidRDefault="00016F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4D9A217C" w14:textId="15E31AC6" w:rsidR="00016F03" w:rsidRPr="00AD54A2" w:rsidRDefault="00AD54A2">
      <w:pPr>
        <w:tabs>
          <w:tab w:val="left" w:pos="3119"/>
        </w:tabs>
        <w:rPr>
          <w:bCs/>
          <w:i/>
          <w:iCs/>
          <w:sz w:val="24"/>
          <w:lang w:val="fr-CA"/>
        </w:rPr>
      </w:pPr>
      <w:r w:rsidRPr="00AD54A2">
        <w:rPr>
          <w:bCs/>
          <w:i/>
          <w:iCs/>
          <w:sz w:val="24"/>
          <w:highlight w:val="yellow"/>
          <w:lang w:val="fr-CA"/>
        </w:rPr>
        <w:t>This document will be updated during SA6#71.</w:t>
      </w:r>
    </w:p>
    <w:p w14:paraId="2D036153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BAE8ED1" w14:textId="7CA02383" w:rsidR="005B72A2" w:rsidRDefault="00B95CD5">
      <w:r>
        <w:t>TR 23.700-</w:t>
      </w:r>
      <w:r w:rsidR="005B72A2">
        <w:t>39</w:t>
      </w:r>
      <w:r>
        <w:t xml:space="preserve"> is a technical report which identify </w:t>
      </w:r>
      <w:r w:rsidR="005B72A2">
        <w:t>scenarios, key issues and related solutions for recording and logging of mission critical services.</w:t>
      </w:r>
      <w:r w:rsidR="00FA0747">
        <w:t xml:space="preserve"> It also includes a mapping table showing that all relevant SA1 user requirements have been </w:t>
      </w:r>
      <w:r w:rsidR="00AD54A2">
        <w:t xml:space="preserve">covered in this </w:t>
      </w:r>
      <w:r w:rsidR="00FA0747">
        <w:t>study.</w:t>
      </w:r>
    </w:p>
    <w:p w14:paraId="08CD0B5B" w14:textId="6208C803" w:rsidR="00016F03" w:rsidRDefault="00B95CD5">
      <w:pPr>
        <w:rPr>
          <w:lang w:val="en-US"/>
        </w:rPr>
      </w:pPr>
      <w:r>
        <w:rPr>
          <w:lang w:val="en-US"/>
        </w:rPr>
        <w:t xml:space="preserve"> </w:t>
      </w:r>
    </w:p>
    <w:p w14:paraId="3D3967F8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5E565AA0" w14:textId="2F780653" w:rsidR="00016F03" w:rsidRDefault="00B95CD5">
      <w:pPr>
        <w:tabs>
          <w:tab w:val="left" w:pos="3119"/>
        </w:tabs>
      </w:pPr>
      <w:r>
        <w:t>This is the first presentation to TSG SA.</w:t>
      </w:r>
    </w:p>
    <w:p w14:paraId="2A97602A" w14:textId="77777777" w:rsidR="005B72A2" w:rsidRDefault="005B72A2">
      <w:pPr>
        <w:tabs>
          <w:tab w:val="left" w:pos="3119"/>
        </w:tabs>
      </w:pPr>
    </w:p>
    <w:p w14:paraId="31DF9B8B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3884F58" w14:textId="77777777" w:rsidR="005B72A2" w:rsidRDefault="00B95CD5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outstanding issues are </w:t>
      </w:r>
      <w:r w:rsidR="005B72A2">
        <w:rPr>
          <w:rFonts w:eastAsia="SimSun"/>
          <w:lang w:val="en-US" w:eastAsia="zh-CN"/>
        </w:rPr>
        <w:t>the following:</w:t>
      </w:r>
    </w:p>
    <w:p w14:paraId="1B2245FE" w14:textId="7297270C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KI#4:</w:t>
      </w:r>
      <w:r w:rsidR="00AD54A2" w:rsidRPr="00AD54A2">
        <w:rPr>
          <w:rFonts w:eastAsia="SimSun"/>
          <w:lang w:val="en-US" w:eastAsia="zh-CN"/>
        </w:rPr>
        <w:t xml:space="preserve"> </w:t>
      </w:r>
      <w:r w:rsidR="00AD54A2" w:rsidRPr="00AD54A2">
        <w:rPr>
          <w:rFonts w:eastAsia="SimSun"/>
          <w:lang w:val="en-US" w:eastAsia="zh-CN"/>
        </w:rPr>
        <w:t>Recording and replay of e2e encrypted one-to-one communication</w:t>
      </w:r>
    </w:p>
    <w:p w14:paraId="1FC60E45" w14:textId="260F05E5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KI#5:</w:t>
      </w:r>
      <w:r w:rsidR="00AD54A2" w:rsidRPr="00AD54A2">
        <w:rPr>
          <w:rFonts w:eastAsia="SimSun"/>
          <w:lang w:val="en-US" w:eastAsia="zh-CN"/>
        </w:rPr>
        <w:t xml:space="preserve"> </w:t>
      </w:r>
      <w:r w:rsidR="00AD54A2" w:rsidRPr="00AD54A2">
        <w:rPr>
          <w:rFonts w:eastAsia="SimSun"/>
          <w:lang w:val="en-US" w:eastAsia="zh-CN"/>
        </w:rPr>
        <w:t>Recording and replay of e2e encrypted group communication</w:t>
      </w:r>
    </w:p>
    <w:p w14:paraId="5BA2E8C8" w14:textId="02685D5E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KI#14</w:t>
      </w:r>
      <w:r w:rsidR="00AD54A2" w:rsidRPr="00AD54A2">
        <w:rPr>
          <w:rFonts w:eastAsia="SimSun"/>
          <w:lang w:val="en-US" w:eastAsia="zh-CN"/>
        </w:rPr>
        <w:t xml:space="preserve">: </w:t>
      </w:r>
      <w:r w:rsidR="00AD54A2" w:rsidRPr="00AD54A2">
        <w:rPr>
          <w:rFonts w:eastAsia="SimSun"/>
          <w:lang w:val="en-US" w:eastAsia="zh-CN"/>
        </w:rPr>
        <w:t>Pre-established sessions</w:t>
      </w:r>
    </w:p>
    <w:p w14:paraId="084A6F74" w14:textId="2E0CBF0E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KI#15</w:t>
      </w:r>
      <w:r w:rsidR="00AD54A2" w:rsidRPr="00AD54A2">
        <w:rPr>
          <w:rFonts w:eastAsia="SimSun"/>
          <w:lang w:val="en-US" w:eastAsia="zh-CN"/>
        </w:rPr>
        <w:t xml:space="preserve">: </w:t>
      </w:r>
      <w:r w:rsidR="00AD54A2" w:rsidRPr="00AD54A2">
        <w:rPr>
          <w:rFonts w:eastAsia="SimSun"/>
          <w:lang w:val="en-US" w:eastAsia="zh-CN"/>
        </w:rPr>
        <w:t>Separated user plane and control plane</w:t>
      </w:r>
    </w:p>
    <w:p w14:paraId="53CF97EF" w14:textId="056A6BBF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KI#18</w:t>
      </w:r>
      <w:r w:rsidR="00AD54A2" w:rsidRPr="00AD54A2">
        <w:rPr>
          <w:rFonts w:eastAsia="SimSun"/>
          <w:lang w:val="en-US" w:eastAsia="zh-CN"/>
        </w:rPr>
        <w:t xml:space="preserve">: </w:t>
      </w:r>
      <w:r w:rsidR="00AD54A2" w:rsidRPr="00AD54A2">
        <w:rPr>
          <w:rFonts w:eastAsia="SimSun"/>
          <w:lang w:val="en-US" w:eastAsia="zh-CN"/>
        </w:rPr>
        <w:t>Recording and logging of migrated MC user</w:t>
      </w:r>
    </w:p>
    <w:p w14:paraId="2BEA19BD" w14:textId="3FA07DCD" w:rsidR="005B72A2" w:rsidRPr="00AD54A2" w:rsidRDefault="005B72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Solution for KI#19</w:t>
      </w:r>
      <w:r w:rsidR="00AD54A2" w:rsidRPr="00AD54A2">
        <w:rPr>
          <w:rFonts w:eastAsia="SimSun"/>
          <w:lang w:val="en-US" w:eastAsia="zh-CN"/>
        </w:rPr>
        <w:t xml:space="preserve">: </w:t>
      </w:r>
      <w:r w:rsidR="00AD54A2" w:rsidRPr="00AD54A2">
        <w:rPr>
          <w:rFonts w:eastAsia="SimSun"/>
          <w:lang w:val="en-US" w:eastAsia="zh-CN"/>
        </w:rPr>
        <w:t>Source MC system for recording and logging of an interconnection group</w:t>
      </w:r>
    </w:p>
    <w:p w14:paraId="0B06F625" w14:textId="50697984" w:rsidR="00AD54A2" w:rsidRP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 w:rsidRPr="00AD54A2">
        <w:rPr>
          <w:rFonts w:eastAsia="SimSun"/>
          <w:lang w:val="en-US" w:eastAsia="zh-CN"/>
        </w:rPr>
        <w:t>Most of the solution evalutions</w:t>
      </w:r>
    </w:p>
    <w:p w14:paraId="7DF13DC0" w14:textId="14FCC7D6" w:rsid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Few e</w:t>
      </w:r>
      <w:r w:rsidRPr="00AD54A2">
        <w:rPr>
          <w:rFonts w:eastAsia="SimSun"/>
          <w:lang w:val="en-US" w:eastAsia="zh-CN"/>
        </w:rPr>
        <w:t xml:space="preserve">ditor’s </w:t>
      </w:r>
      <w:r>
        <w:rPr>
          <w:rFonts w:eastAsia="SimSun"/>
          <w:lang w:val="en-US" w:eastAsia="zh-CN"/>
        </w:rPr>
        <w:t>n</w:t>
      </w:r>
      <w:r w:rsidRPr="00AD54A2">
        <w:rPr>
          <w:rFonts w:eastAsia="SimSun"/>
          <w:lang w:val="en-US" w:eastAsia="zh-CN"/>
        </w:rPr>
        <w:t>otes</w:t>
      </w:r>
    </w:p>
    <w:p w14:paraId="408B1BE8" w14:textId="1A63DE41" w:rsid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Cross-checking the whole TR – some of the latest solutions may have an impact to solutions submitted earlier during this study</w:t>
      </w:r>
    </w:p>
    <w:p w14:paraId="045235D0" w14:textId="629C56C3" w:rsidR="00AD54A2" w:rsidRPr="00AD54A2" w:rsidRDefault="00AD54A2" w:rsidP="00AD54A2">
      <w:pPr>
        <w:pStyle w:val="ListParagraph"/>
        <w:numPr>
          <w:ilvl w:val="0"/>
          <w:numId w:val="4"/>
        </w:num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Conclusions and overall evaluation</w:t>
      </w:r>
    </w:p>
    <w:p w14:paraId="5BFBE53E" w14:textId="2414EB90" w:rsidR="005B72A2" w:rsidRDefault="005B72A2">
      <w:pPr>
        <w:tabs>
          <w:tab w:val="left" w:pos="3119"/>
        </w:tabs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Despite the long list of outstanding issues, most of the critical Key Issues – those having biggest impact to the normative TSs</w:t>
      </w:r>
      <w:r w:rsidR="00AD54A2">
        <w:rPr>
          <w:rFonts w:eastAsia="SimSun"/>
          <w:lang w:val="en-US" w:eastAsia="zh-CN"/>
        </w:rPr>
        <w:t xml:space="preserve"> as well as Stage 3 work</w:t>
      </w:r>
      <w:r>
        <w:rPr>
          <w:rFonts w:eastAsia="SimSun"/>
          <w:lang w:val="en-US" w:eastAsia="zh-CN"/>
        </w:rPr>
        <w:t xml:space="preserve"> - have been solved. For these reasons, we estimate that the study is 60% ready.</w:t>
      </w:r>
    </w:p>
    <w:p w14:paraId="1E0958A0" w14:textId="6ACDB62D" w:rsidR="00016F03" w:rsidRDefault="00016F03">
      <w:pPr>
        <w:rPr>
          <w:rFonts w:eastAsia="MS Mincho"/>
          <w:lang w:val="en-US" w:eastAsia="zh-CN"/>
        </w:rPr>
      </w:pPr>
    </w:p>
    <w:p w14:paraId="6799A3BA" w14:textId="77777777" w:rsidR="00016F03" w:rsidRDefault="00B95CD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C2AF9DB" w14:textId="77777777" w:rsidR="00016F03" w:rsidRDefault="00B95CD5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67BFED85" w14:textId="77777777" w:rsidR="00016F03" w:rsidRDefault="00016F03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016F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6182" w14:textId="77777777" w:rsidR="00140818" w:rsidRDefault="00140818">
      <w:pPr>
        <w:spacing w:after="0"/>
      </w:pPr>
      <w:r>
        <w:separator/>
      </w:r>
    </w:p>
  </w:endnote>
  <w:endnote w:type="continuationSeparator" w:id="0">
    <w:p w14:paraId="3B4CA704" w14:textId="77777777" w:rsidR="00140818" w:rsidRDefault="00140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5FDC" w14:textId="77777777" w:rsidR="002E73C6" w:rsidRDefault="002E73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8C057" w14:textId="2FBE6CAB" w:rsidR="002E73C6" w:rsidRDefault="002E73C6" w:rsidP="002E73C6">
    <w:pPr>
      <w:pStyle w:val="Footer"/>
      <w:jc w:val="left"/>
    </w:pPr>
    <w:bookmarkStart w:id="2" w:name="TITUS1FooterPrimary"/>
    <w:r w:rsidRPr="002E73C6">
      <w:rPr>
        <w:b w:val="0"/>
        <w:i w:val="0"/>
        <w:color w:val="FFFFFF"/>
        <w:sz w:val="17"/>
      </w:rPr>
      <w:t>.</w:t>
    </w:r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1C310" w14:textId="77777777" w:rsidR="002E73C6" w:rsidRDefault="002E73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FBBBE" w14:textId="77777777" w:rsidR="00140818" w:rsidRDefault="00140818">
      <w:pPr>
        <w:spacing w:after="0"/>
      </w:pPr>
      <w:r>
        <w:separator/>
      </w:r>
    </w:p>
  </w:footnote>
  <w:footnote w:type="continuationSeparator" w:id="0">
    <w:p w14:paraId="4CAB52D9" w14:textId="77777777" w:rsidR="00140818" w:rsidRDefault="001408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C4CC" w14:textId="77777777" w:rsidR="002E73C6" w:rsidRDefault="002E73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DF595" w14:textId="562C9EE8" w:rsidR="002E73C6" w:rsidRDefault="002E73C6" w:rsidP="002E73C6">
    <w:pPr>
      <w:pStyle w:val="Header"/>
    </w:pPr>
    <w:bookmarkStart w:id="1" w:name="TITUS1HeaderPrimary"/>
    <w:r w:rsidRPr="002E73C6">
      <w:rPr>
        <w:b w:val="0"/>
        <w:color w:val="FFFFFF"/>
        <w:sz w:val="17"/>
      </w:rPr>
      <w:t>.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13F2" w14:textId="77777777" w:rsidR="002E73C6" w:rsidRDefault="002E73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1048E"/>
    <w:multiLevelType w:val="hybridMultilevel"/>
    <w:tmpl w:val="0EDA480E"/>
    <w:lvl w:ilvl="0" w:tplc="D4A2FCD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43ECE"/>
    <w:multiLevelType w:val="hybridMultilevel"/>
    <w:tmpl w:val="25B01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6F03"/>
    <w:rsid w:val="00060B7D"/>
    <w:rsid w:val="000902CC"/>
    <w:rsid w:val="00097C1B"/>
    <w:rsid w:val="000D5734"/>
    <w:rsid w:val="000F7ECB"/>
    <w:rsid w:val="00114C49"/>
    <w:rsid w:val="00121B76"/>
    <w:rsid w:val="00127DE2"/>
    <w:rsid w:val="00140818"/>
    <w:rsid w:val="0014581A"/>
    <w:rsid w:val="00147390"/>
    <w:rsid w:val="00163F91"/>
    <w:rsid w:val="001A1A42"/>
    <w:rsid w:val="001C345F"/>
    <w:rsid w:val="001D758F"/>
    <w:rsid w:val="00201520"/>
    <w:rsid w:val="00216F18"/>
    <w:rsid w:val="00222D66"/>
    <w:rsid w:val="00237054"/>
    <w:rsid w:val="00243FE9"/>
    <w:rsid w:val="0027248E"/>
    <w:rsid w:val="002A1C5B"/>
    <w:rsid w:val="002A26CA"/>
    <w:rsid w:val="002B09A1"/>
    <w:rsid w:val="002C3756"/>
    <w:rsid w:val="002E73C6"/>
    <w:rsid w:val="002F21EB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B72A2"/>
    <w:rsid w:val="005D3254"/>
    <w:rsid w:val="005D72E0"/>
    <w:rsid w:val="00615670"/>
    <w:rsid w:val="00662E84"/>
    <w:rsid w:val="006728DF"/>
    <w:rsid w:val="00687973"/>
    <w:rsid w:val="00695B55"/>
    <w:rsid w:val="00727875"/>
    <w:rsid w:val="00730F5F"/>
    <w:rsid w:val="00771682"/>
    <w:rsid w:val="007B043C"/>
    <w:rsid w:val="007C4DCB"/>
    <w:rsid w:val="00850230"/>
    <w:rsid w:val="00860458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D54A2"/>
    <w:rsid w:val="00AF176B"/>
    <w:rsid w:val="00B03BA0"/>
    <w:rsid w:val="00B12735"/>
    <w:rsid w:val="00B4525A"/>
    <w:rsid w:val="00B849F8"/>
    <w:rsid w:val="00B94089"/>
    <w:rsid w:val="00B95CD5"/>
    <w:rsid w:val="00BC27DD"/>
    <w:rsid w:val="00C128D0"/>
    <w:rsid w:val="00C27F17"/>
    <w:rsid w:val="00C51B96"/>
    <w:rsid w:val="00C60D73"/>
    <w:rsid w:val="00C6778A"/>
    <w:rsid w:val="00C84A8D"/>
    <w:rsid w:val="00CC358C"/>
    <w:rsid w:val="00CD37A6"/>
    <w:rsid w:val="00CD4B1D"/>
    <w:rsid w:val="00CE06D7"/>
    <w:rsid w:val="00CF018B"/>
    <w:rsid w:val="00D30C8D"/>
    <w:rsid w:val="00D419F0"/>
    <w:rsid w:val="00D7709B"/>
    <w:rsid w:val="00D84B03"/>
    <w:rsid w:val="00DA7F46"/>
    <w:rsid w:val="00DC278D"/>
    <w:rsid w:val="00E42379"/>
    <w:rsid w:val="00E50836"/>
    <w:rsid w:val="00E520DE"/>
    <w:rsid w:val="00E83016"/>
    <w:rsid w:val="00EA6C2F"/>
    <w:rsid w:val="00EC7CFD"/>
    <w:rsid w:val="00EF3BF9"/>
    <w:rsid w:val="00F02A12"/>
    <w:rsid w:val="00F04515"/>
    <w:rsid w:val="00F3664B"/>
    <w:rsid w:val="00F55B20"/>
    <w:rsid w:val="00FA0747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045AC"/>
  <w15:docId w15:val="{DE2E30D4-6259-449C-8E6E-CFE0547E8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paragraph" w:styleId="ListParagraph">
    <w:name w:val="List Paragraph"/>
    <w:basedOn w:val="Normal"/>
    <w:uiPriority w:val="99"/>
    <w:rsid w:val="005B7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314</Words>
  <Characters>1649</Characters>
  <Application>Microsoft Office Word</Application>
  <DocSecurity>0</DocSecurity>
  <Lines>86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Vialen, Jukka</cp:lastModifiedBy>
  <cp:revision>4</cp:revision>
  <dcterms:created xsi:type="dcterms:W3CDTF">2026-01-28T10:00:00Z</dcterms:created>
  <dcterms:modified xsi:type="dcterms:W3CDTF">2026-01-30T16:38:00Z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373db76c-6184-4781-a8e0-34fe3617e157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</Properties>
</file>